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D63CA" w14:textId="77777777" w:rsidR="00C16F9D" w:rsidRDefault="00C16F9D" w:rsidP="00C16F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WARDE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89A33E5" w14:textId="77777777" w:rsidR="00C16F9D" w:rsidRDefault="00C16F9D" w:rsidP="00C16F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Norfolk. Clerk.</w:t>
      </w:r>
    </w:p>
    <w:p w14:paraId="5EC5A72A" w14:textId="77777777" w:rsidR="00C16F9D" w:rsidRDefault="00C16F9D" w:rsidP="00C16F9D">
      <w:pPr>
        <w:pStyle w:val="NoSpacing"/>
        <w:rPr>
          <w:rFonts w:cs="Times New Roman"/>
          <w:szCs w:val="24"/>
        </w:rPr>
      </w:pPr>
    </w:p>
    <w:p w14:paraId="5FAAE154" w14:textId="77777777" w:rsidR="00C16F9D" w:rsidRDefault="00C16F9D" w:rsidP="00C16F9D">
      <w:pPr>
        <w:pStyle w:val="NoSpacing"/>
        <w:rPr>
          <w:rFonts w:cs="Times New Roman"/>
          <w:szCs w:val="24"/>
        </w:rPr>
      </w:pPr>
    </w:p>
    <w:p w14:paraId="39934302" w14:textId="77777777" w:rsidR="00C16F9D" w:rsidRDefault="00C16F9D" w:rsidP="00C16F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John Pomes(q.v.) brought a plaint of trespass and assault against him.</w:t>
      </w:r>
    </w:p>
    <w:p w14:paraId="617E885B" w14:textId="77777777" w:rsidR="00C16F9D" w:rsidRDefault="00C16F9D" w:rsidP="00C16F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8223F"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4E41E2B9" w14:textId="77777777" w:rsidR="00C16F9D" w:rsidRDefault="00C16F9D" w:rsidP="00C16F9D">
      <w:pPr>
        <w:pStyle w:val="NoSpacing"/>
        <w:rPr>
          <w:rFonts w:cs="Times New Roman"/>
          <w:szCs w:val="24"/>
        </w:rPr>
      </w:pPr>
    </w:p>
    <w:p w14:paraId="50A3C0FA" w14:textId="77777777" w:rsidR="00C16F9D" w:rsidRDefault="00C16F9D" w:rsidP="00C16F9D">
      <w:pPr>
        <w:pStyle w:val="NoSpacing"/>
        <w:rPr>
          <w:rFonts w:cs="Times New Roman"/>
          <w:szCs w:val="24"/>
        </w:rPr>
      </w:pPr>
    </w:p>
    <w:p w14:paraId="352F14A2" w14:textId="77777777" w:rsidR="00C16F9D" w:rsidRDefault="00C16F9D" w:rsidP="00C16F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February 2023</w:t>
      </w:r>
    </w:p>
    <w:p w14:paraId="57D3BA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6C8D5" w14:textId="77777777" w:rsidR="00C16F9D" w:rsidRDefault="00C16F9D" w:rsidP="009139A6">
      <w:r>
        <w:separator/>
      </w:r>
    </w:p>
  </w:endnote>
  <w:endnote w:type="continuationSeparator" w:id="0">
    <w:p w14:paraId="1DC84734" w14:textId="77777777" w:rsidR="00C16F9D" w:rsidRDefault="00C16F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91A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D8C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B7F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F3D52" w14:textId="77777777" w:rsidR="00C16F9D" w:rsidRDefault="00C16F9D" w:rsidP="009139A6">
      <w:r>
        <w:separator/>
      </w:r>
    </w:p>
  </w:footnote>
  <w:footnote w:type="continuationSeparator" w:id="0">
    <w:p w14:paraId="0EC48406" w14:textId="77777777" w:rsidR="00C16F9D" w:rsidRDefault="00C16F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B87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A52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81E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9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16F9D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3B125"/>
  <w15:chartTrackingRefBased/>
  <w15:docId w15:val="{323658D7-2A2A-40DD-964E-47B581045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16F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2023-03-23T19:43:00Z</dcterms:created>
  <dcterms:modified xsi:type="dcterms:W3CDTF">2023-03-23T19:43:00Z</dcterms:modified>
</cp:coreProperties>
</file>